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F7410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08B449CE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Knapwell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07801BF6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D61B7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A8FE8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touching a </w:t>
      </w:r>
    </w:p>
    <w:p w14:paraId="514F9CBC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of 40s.    (C.P.R. 1467-77 p.6)</w:t>
      </w:r>
    </w:p>
    <w:p w14:paraId="763CB009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A3E03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9AC92" w14:textId="77777777" w:rsidR="00291E32" w:rsidRDefault="00291E32" w:rsidP="00291E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6CB825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BAF93" w14:textId="77777777" w:rsidR="00291E32" w:rsidRDefault="00291E32" w:rsidP="009139A6">
      <w:r>
        <w:separator/>
      </w:r>
    </w:p>
  </w:endnote>
  <w:endnote w:type="continuationSeparator" w:id="0">
    <w:p w14:paraId="5A61F6AE" w14:textId="77777777" w:rsidR="00291E32" w:rsidRDefault="00291E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3FD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E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C7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6C12E" w14:textId="77777777" w:rsidR="00291E32" w:rsidRDefault="00291E32" w:rsidP="009139A6">
      <w:r>
        <w:separator/>
      </w:r>
    </w:p>
  </w:footnote>
  <w:footnote w:type="continuationSeparator" w:id="0">
    <w:p w14:paraId="10957274" w14:textId="77777777" w:rsidR="00291E32" w:rsidRDefault="00291E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181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4DF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4A7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32"/>
    <w:rsid w:val="000666E0"/>
    <w:rsid w:val="002510B7"/>
    <w:rsid w:val="00291E3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DD7FC"/>
  <w15:chartTrackingRefBased/>
  <w15:docId w15:val="{8EFDD288-D366-4647-84DE-6F3F219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2021-04-10T13:45:00Z</dcterms:created>
  <dcterms:modified xsi:type="dcterms:W3CDTF">2021-04-10T13:45:00Z</dcterms:modified>
</cp:coreProperties>
</file>